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093" w:rsidRPr="008772BA" w:rsidRDefault="00197093" w:rsidP="00A97281">
      <w:bookmarkStart w:id="0" w:name="_GoBack"/>
      <w:bookmarkEnd w:id="0"/>
      <w:r>
        <w:t xml:space="preserve">                                                                                                                  </w:t>
      </w:r>
      <w:r w:rsidRPr="008772BA">
        <w:t>Продолжение приложения № 1</w:t>
      </w:r>
    </w:p>
    <w:p w:rsidR="00197093" w:rsidRPr="008772BA" w:rsidRDefault="00197093" w:rsidP="00A97281">
      <w:pPr>
        <w:ind w:left="7200"/>
      </w:pPr>
    </w:p>
    <w:p w:rsidR="00197093" w:rsidRPr="008772BA" w:rsidRDefault="00197093" w:rsidP="001336BE">
      <w:pPr>
        <w:ind w:left="6372"/>
      </w:pPr>
      <w:r w:rsidRPr="008772BA">
        <w:t xml:space="preserve">       ПРИЛОЖЕНИЕ № 10</w:t>
      </w:r>
    </w:p>
    <w:p w:rsidR="00197093" w:rsidRPr="008772BA" w:rsidRDefault="00197093" w:rsidP="001336BE">
      <w:r w:rsidRPr="008772BA">
        <w:t xml:space="preserve">                                                                                                  </w:t>
      </w:r>
      <w:r>
        <w:t xml:space="preserve">                </w:t>
      </w:r>
      <w:r w:rsidRPr="008772BA">
        <w:t>к решению</w:t>
      </w:r>
    </w:p>
    <w:p w:rsidR="00197093" w:rsidRPr="008772BA" w:rsidRDefault="00197093" w:rsidP="001336BE">
      <w:r w:rsidRPr="008772BA">
        <w:t xml:space="preserve">                                                                                                  </w:t>
      </w:r>
      <w:r>
        <w:t xml:space="preserve">                </w:t>
      </w:r>
      <w:r w:rsidRPr="008772BA">
        <w:t>Комсомольской-на-Амуре</w:t>
      </w:r>
    </w:p>
    <w:p w:rsidR="00197093" w:rsidRPr="00716461" w:rsidRDefault="00197093" w:rsidP="001336BE">
      <w:pPr>
        <w:rPr>
          <w:sz w:val="28"/>
          <w:szCs w:val="28"/>
        </w:rPr>
      </w:pPr>
      <w:r w:rsidRPr="008772BA">
        <w:t xml:space="preserve">                                                                                                  </w:t>
      </w:r>
      <w:r>
        <w:t xml:space="preserve">                </w:t>
      </w:r>
      <w:r w:rsidRPr="008772BA">
        <w:t>городской Думы</w:t>
      </w:r>
    </w:p>
    <w:p w:rsidR="00197093" w:rsidRPr="00716461" w:rsidRDefault="00197093" w:rsidP="00A97281"/>
    <w:p w:rsidR="00197093" w:rsidRPr="00716461" w:rsidRDefault="00197093" w:rsidP="00A97281"/>
    <w:p w:rsidR="00197093" w:rsidRPr="00716461" w:rsidRDefault="00197093" w:rsidP="00A97281">
      <w:pPr>
        <w:jc w:val="center"/>
        <w:rPr>
          <w:b/>
          <w:sz w:val="28"/>
          <w:szCs w:val="28"/>
        </w:rPr>
      </w:pPr>
      <w:r w:rsidRPr="00716461">
        <w:rPr>
          <w:b/>
          <w:sz w:val="28"/>
          <w:szCs w:val="28"/>
        </w:rPr>
        <w:t>Источники финансирования дефицита местного бюджета</w:t>
      </w:r>
    </w:p>
    <w:p w:rsidR="00197093" w:rsidRPr="00716461" w:rsidRDefault="00197093" w:rsidP="00A97281">
      <w:pPr>
        <w:jc w:val="center"/>
        <w:rPr>
          <w:b/>
          <w:sz w:val="28"/>
          <w:szCs w:val="28"/>
        </w:rPr>
      </w:pPr>
      <w:r w:rsidRPr="00716461">
        <w:rPr>
          <w:b/>
          <w:sz w:val="28"/>
          <w:szCs w:val="28"/>
        </w:rPr>
        <w:t>на плановый период 20</w:t>
      </w:r>
      <w:r>
        <w:rPr>
          <w:b/>
          <w:sz w:val="28"/>
          <w:szCs w:val="28"/>
        </w:rPr>
        <w:t>20</w:t>
      </w:r>
      <w:r w:rsidRPr="00716461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716461">
        <w:rPr>
          <w:b/>
          <w:sz w:val="28"/>
          <w:szCs w:val="28"/>
        </w:rPr>
        <w:t xml:space="preserve"> годов</w:t>
      </w:r>
    </w:p>
    <w:p w:rsidR="00197093" w:rsidRPr="00716461" w:rsidRDefault="00197093" w:rsidP="00A97281">
      <w:pPr>
        <w:jc w:val="center"/>
        <w:rPr>
          <w:b/>
          <w:sz w:val="28"/>
          <w:szCs w:val="28"/>
        </w:rPr>
      </w:pPr>
    </w:p>
    <w:p w:rsidR="00197093" w:rsidRPr="00716461" w:rsidRDefault="00197093" w:rsidP="00A97281">
      <w:pPr>
        <w:jc w:val="center"/>
        <w:rPr>
          <w:b/>
          <w:sz w:val="28"/>
          <w:szCs w:val="28"/>
        </w:rPr>
      </w:pPr>
    </w:p>
    <w:p w:rsidR="00197093" w:rsidRPr="00716461" w:rsidRDefault="00197093" w:rsidP="00A97281">
      <w:pPr>
        <w:ind w:right="180"/>
        <w:jc w:val="right"/>
      </w:pPr>
      <w:r>
        <w:t xml:space="preserve">        </w:t>
      </w:r>
      <w:r w:rsidRPr="00716461">
        <w:t>рублей</w:t>
      </w:r>
    </w:p>
    <w:tbl>
      <w:tblPr>
        <w:tblW w:w="10632" w:type="dxa"/>
        <w:tblInd w:w="-176" w:type="dxa"/>
        <w:tblLook w:val="0000"/>
      </w:tblPr>
      <w:tblGrid>
        <w:gridCol w:w="3261"/>
        <w:gridCol w:w="3260"/>
        <w:gridCol w:w="1983"/>
        <w:gridCol w:w="2128"/>
      </w:tblGrid>
      <w:tr w:rsidR="00197093" w:rsidRPr="00716461" w:rsidTr="00993F28">
        <w:trPr>
          <w:trHeight w:val="811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Код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Наименование группы, подгруппы, статьи, вида источника финансирования дефицита местного бюджета, кода классификации операций сектора государственного управления, относящихся к источникам финансирования дефицита местного бюджета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Сумма</w:t>
            </w:r>
          </w:p>
        </w:tc>
      </w:tr>
      <w:tr w:rsidR="00197093" w:rsidRPr="00716461" w:rsidTr="00993F28">
        <w:trPr>
          <w:trHeight w:val="795"/>
          <w:tblHeader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/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/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20</w:t>
            </w:r>
            <w:r>
              <w:t>20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202</w:t>
            </w:r>
            <w:r>
              <w:t>1</w:t>
            </w:r>
          </w:p>
        </w:tc>
      </w:tr>
      <w:tr w:rsidR="00197093" w:rsidRPr="00716461" w:rsidTr="00993F28">
        <w:trPr>
          <w:trHeight w:val="255"/>
          <w:tblHeader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4</w:t>
            </w:r>
          </w:p>
        </w:tc>
      </w:tr>
      <w:tr w:rsidR="00197093" w:rsidRPr="00716461" w:rsidTr="00993F28">
        <w:trPr>
          <w:trHeight w:val="69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000 01 00 00 00 00 0000 000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B17C5E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380 599 030,00</w:t>
            </w:r>
          </w:p>
          <w:p w:rsidR="00197093" w:rsidRPr="00993F28" w:rsidRDefault="00197093" w:rsidP="005D2BD0">
            <w:pPr>
              <w:jc w:val="center"/>
              <w:rPr>
                <w:b/>
                <w:b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B17C5E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295 544 900,00</w:t>
            </w:r>
          </w:p>
          <w:p w:rsidR="00197093" w:rsidRPr="00993F28" w:rsidRDefault="00197093" w:rsidP="005D2BD0">
            <w:pPr>
              <w:jc w:val="center"/>
              <w:rPr>
                <w:b/>
                <w:bCs/>
              </w:rPr>
            </w:pPr>
          </w:p>
        </w:tc>
      </w:tr>
      <w:tr w:rsidR="00197093" w:rsidRPr="00716461" w:rsidTr="00993F28">
        <w:trPr>
          <w:trHeight w:val="69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003 01 02 00 00 00 0000 000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B17C5E">
            <w:pPr>
              <w:jc w:val="center"/>
              <w:rPr>
                <w:b/>
              </w:rPr>
            </w:pPr>
          </w:p>
          <w:p w:rsidR="00197093" w:rsidRPr="00993F28" w:rsidRDefault="00197093" w:rsidP="00B17C5E">
            <w:pPr>
              <w:jc w:val="center"/>
              <w:rPr>
                <w:b/>
              </w:rPr>
            </w:pPr>
            <w:r w:rsidRPr="00993F28">
              <w:rPr>
                <w:b/>
              </w:rPr>
              <w:t>286 911 780,00</w:t>
            </w:r>
          </w:p>
          <w:p w:rsidR="00197093" w:rsidRPr="00993F28" w:rsidRDefault="00197093" w:rsidP="005D2BD0">
            <w:pPr>
              <w:jc w:val="center"/>
              <w:rPr>
                <w:b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B17C5E">
            <w:pPr>
              <w:jc w:val="center"/>
              <w:rPr>
                <w:b/>
              </w:rPr>
            </w:pPr>
          </w:p>
          <w:p w:rsidR="00197093" w:rsidRPr="00993F28" w:rsidRDefault="00197093" w:rsidP="00B17C5E">
            <w:pPr>
              <w:jc w:val="center"/>
              <w:rPr>
                <w:b/>
              </w:rPr>
            </w:pPr>
            <w:r w:rsidRPr="00993F28">
              <w:rPr>
                <w:b/>
              </w:rPr>
              <w:t>295 544 900,00</w:t>
            </w:r>
          </w:p>
          <w:p w:rsidR="00197093" w:rsidRPr="00993F28" w:rsidRDefault="00197093" w:rsidP="005D2BD0">
            <w:pPr>
              <w:jc w:val="center"/>
              <w:rPr>
                <w:b/>
              </w:rPr>
            </w:pPr>
          </w:p>
        </w:tc>
      </w:tr>
      <w:tr w:rsidR="00197093" w:rsidRPr="00716461" w:rsidTr="00993F28">
        <w:trPr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003 01 02 00 00 04 0000 710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7093" w:rsidRPr="00993F28" w:rsidRDefault="00197093" w:rsidP="005D2BD0">
            <w:r w:rsidRPr="00993F28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B17C5E">
            <w:pPr>
              <w:jc w:val="center"/>
            </w:pPr>
            <w:r w:rsidRPr="00993F28">
              <w:t>761 911 780,00</w:t>
            </w:r>
          </w:p>
          <w:p w:rsidR="00197093" w:rsidRPr="00993F28" w:rsidRDefault="00197093" w:rsidP="005D2BD0">
            <w:pPr>
              <w:jc w:val="center"/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B17C5E">
            <w:pPr>
              <w:jc w:val="center"/>
            </w:pPr>
            <w:r w:rsidRPr="00993F28">
              <w:t>865 262 900,00</w:t>
            </w:r>
          </w:p>
          <w:p w:rsidR="00197093" w:rsidRPr="00993F28" w:rsidRDefault="00197093" w:rsidP="005D2BD0">
            <w:pPr>
              <w:jc w:val="center"/>
            </w:pPr>
          </w:p>
        </w:tc>
      </w:tr>
      <w:tr w:rsidR="00197093" w:rsidRPr="00716461" w:rsidTr="00993F28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003 01 02 00 00 04 0000 810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r w:rsidRPr="00993F28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B17C5E">
            <w:pPr>
              <w:jc w:val="center"/>
            </w:pPr>
            <w:r w:rsidRPr="00993F28">
              <w:t>-475 000 000,00</w:t>
            </w:r>
          </w:p>
          <w:p w:rsidR="00197093" w:rsidRPr="00993F28" w:rsidRDefault="00197093" w:rsidP="005D2BD0">
            <w:pPr>
              <w:jc w:val="center"/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B17C5E">
            <w:pPr>
              <w:jc w:val="center"/>
            </w:pPr>
            <w:r w:rsidRPr="00993F28">
              <w:t>-569 718 000,00</w:t>
            </w:r>
          </w:p>
          <w:p w:rsidR="00197093" w:rsidRPr="00993F28" w:rsidRDefault="00197093" w:rsidP="005D2BD0">
            <w:pPr>
              <w:jc w:val="center"/>
            </w:pPr>
          </w:p>
        </w:tc>
      </w:tr>
      <w:tr w:rsidR="00197093" w:rsidRPr="00716461" w:rsidTr="00993F28">
        <w:trPr>
          <w:trHeight w:val="69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  <w:rPr>
                <w:b/>
                <w:bCs/>
              </w:rPr>
            </w:pPr>
            <w:r w:rsidRPr="00716461">
              <w:rPr>
                <w:b/>
                <w:bCs/>
              </w:rPr>
              <w:t>003 01 05 00 00 00 0000 000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rPr>
                <w:b/>
                <w:bCs/>
              </w:rPr>
            </w:pPr>
            <w:r w:rsidRPr="00716461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197093" w:rsidRPr="00716461" w:rsidTr="00993F28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003 01 05 00 00 00 0000 500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r w:rsidRPr="00716461">
              <w:t>Увеличение остатков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6 389 191 430,00</w:t>
            </w:r>
          </w:p>
        </w:tc>
      </w:tr>
      <w:tr w:rsidR="00197093" w:rsidRPr="00716461" w:rsidTr="00993F28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003 01 05 02 00 00 0000 500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r w:rsidRPr="00716461">
              <w:t>Увеличение прочих остатков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6 389 191 430,00</w:t>
            </w:r>
          </w:p>
        </w:tc>
      </w:tr>
      <w:tr w:rsidR="00197093" w:rsidRPr="00716461" w:rsidTr="00993F28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003 01 05 02 01 00 0000 510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r w:rsidRPr="00716461">
              <w:t>Увеличение прочих остатков денежных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6 389 191 430,00</w:t>
            </w:r>
          </w:p>
        </w:tc>
      </w:tr>
      <w:tr w:rsidR="00197093" w:rsidRPr="00716461" w:rsidTr="00993F28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003 01 05 02 01 04 0000 510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r w:rsidRPr="00716461">
              <w:t>Увеличение прочих остатков денежных средств бюджетов городских округов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6 389 191 430,00</w:t>
            </w:r>
          </w:p>
        </w:tc>
      </w:tr>
      <w:tr w:rsidR="00197093" w:rsidRPr="00716461" w:rsidTr="00993F28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003 01 05 00 00 00 0000 600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r w:rsidRPr="00716461">
              <w:t>Уменьшение остатков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-6 306 925 230,00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-6 389 191 430,00</w:t>
            </w:r>
          </w:p>
        </w:tc>
      </w:tr>
      <w:tr w:rsidR="00197093" w:rsidRPr="00716461" w:rsidTr="00993F28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 w:rsidRPr="00716461">
              <w:t>003 01 05 02 00 00 0000 600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r w:rsidRPr="00716461">
              <w:t>Уменьшение прочих остатков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-6 306 925 230,00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716461" w:rsidRDefault="00197093" w:rsidP="005D2BD0">
            <w:pPr>
              <w:jc w:val="center"/>
            </w:pPr>
            <w:r>
              <w:t>-6 389 191 430,00</w:t>
            </w:r>
          </w:p>
        </w:tc>
      </w:tr>
      <w:tr w:rsidR="00197093" w:rsidRPr="00716461" w:rsidTr="00993F28">
        <w:trPr>
          <w:trHeight w:val="4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003 01 05 02 01 00 0000 610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r w:rsidRPr="00993F28">
              <w:t>Уменьшение прочих остатков денежных средств бюджетов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-6 306 925 230,00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-6 389 191 430,00</w:t>
            </w:r>
          </w:p>
        </w:tc>
      </w:tr>
      <w:tr w:rsidR="00197093" w:rsidRPr="00716461" w:rsidTr="00993F28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003 01 05 02 01 04 0000 610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r w:rsidRPr="00993F28">
              <w:t>Уменьшение прочих остатков денежных средств бюджетов городских округов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-6 306 925 230,00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-6 389 191 430,00</w:t>
            </w:r>
          </w:p>
        </w:tc>
      </w:tr>
      <w:tr w:rsidR="00197093" w:rsidRPr="00716461" w:rsidTr="00993F28">
        <w:trPr>
          <w:trHeight w:val="8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004 01 06 01 00 00 0000 000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B17C5E">
            <w:pPr>
              <w:jc w:val="center"/>
            </w:pPr>
          </w:p>
          <w:p w:rsidR="00197093" w:rsidRPr="00993F28" w:rsidRDefault="00197093" w:rsidP="00B17C5E">
            <w:pPr>
              <w:jc w:val="center"/>
              <w:rPr>
                <w:b/>
              </w:rPr>
            </w:pPr>
            <w:r w:rsidRPr="00993F28">
              <w:rPr>
                <w:b/>
              </w:rPr>
              <w:t>93 687 250,00</w:t>
            </w:r>
          </w:p>
          <w:p w:rsidR="00197093" w:rsidRPr="00993F28" w:rsidRDefault="00197093" w:rsidP="005D2BD0">
            <w:pPr>
              <w:jc w:val="center"/>
              <w:rPr>
                <w:b/>
                <w:bCs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0,0</w:t>
            </w:r>
          </w:p>
        </w:tc>
      </w:tr>
      <w:tr w:rsidR="00197093" w:rsidRPr="00716461" w:rsidTr="00993F28">
        <w:trPr>
          <w:trHeight w:val="10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004 01 06 01 00 00 0000 630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r w:rsidRPr="00993F28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A27C29">
            <w:pPr>
              <w:jc w:val="center"/>
            </w:pPr>
            <w:r w:rsidRPr="00993F28">
              <w:t>93 687 250,00</w:t>
            </w:r>
          </w:p>
          <w:p w:rsidR="00197093" w:rsidRPr="00993F28" w:rsidRDefault="00197093" w:rsidP="005D2BD0">
            <w:pPr>
              <w:jc w:val="center"/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0,0</w:t>
            </w:r>
          </w:p>
        </w:tc>
      </w:tr>
      <w:tr w:rsidR="00197093" w:rsidRPr="00716461" w:rsidTr="00993F28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004 01 06 01 00 04 0000 630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r w:rsidRPr="00993F28"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A27C29">
            <w:pPr>
              <w:jc w:val="center"/>
            </w:pPr>
            <w:r w:rsidRPr="00993F28">
              <w:t>93 687 250,00</w:t>
            </w:r>
          </w:p>
          <w:p w:rsidR="00197093" w:rsidRPr="00993F28" w:rsidRDefault="00197093" w:rsidP="005D2BD0">
            <w:pPr>
              <w:jc w:val="center"/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093" w:rsidRPr="00993F28" w:rsidRDefault="00197093" w:rsidP="005D2BD0">
            <w:pPr>
              <w:jc w:val="center"/>
            </w:pPr>
            <w:r w:rsidRPr="00993F28">
              <w:t>0,0</w:t>
            </w:r>
          </w:p>
        </w:tc>
      </w:tr>
    </w:tbl>
    <w:p w:rsidR="00197093" w:rsidRDefault="00197093"/>
    <w:sectPr w:rsidR="00197093" w:rsidSect="006705EA">
      <w:pgSz w:w="11906" w:h="16838"/>
      <w:pgMar w:top="907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492E"/>
    <w:rsid w:val="00083530"/>
    <w:rsid w:val="00115306"/>
    <w:rsid w:val="001336BE"/>
    <w:rsid w:val="00145881"/>
    <w:rsid w:val="00197093"/>
    <w:rsid w:val="00197142"/>
    <w:rsid w:val="001B0E5B"/>
    <w:rsid w:val="0021021B"/>
    <w:rsid w:val="002E21E3"/>
    <w:rsid w:val="002F75B2"/>
    <w:rsid w:val="003E6C39"/>
    <w:rsid w:val="005D2BD0"/>
    <w:rsid w:val="005E59FA"/>
    <w:rsid w:val="005F31D3"/>
    <w:rsid w:val="006705EA"/>
    <w:rsid w:val="00682CB4"/>
    <w:rsid w:val="00716461"/>
    <w:rsid w:val="0074238C"/>
    <w:rsid w:val="008772BA"/>
    <w:rsid w:val="008A6EFC"/>
    <w:rsid w:val="00902D2C"/>
    <w:rsid w:val="00993F28"/>
    <w:rsid w:val="00A27C29"/>
    <w:rsid w:val="00A97281"/>
    <w:rsid w:val="00B17C5E"/>
    <w:rsid w:val="00D53AB4"/>
    <w:rsid w:val="00D63FD1"/>
    <w:rsid w:val="00D9711A"/>
    <w:rsid w:val="00DA688C"/>
    <w:rsid w:val="00ED492E"/>
    <w:rsid w:val="00F16489"/>
    <w:rsid w:val="00FE6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28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86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444</Words>
  <Characters>2535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Дорошенко Н.А.</dc:creator>
  <cp:keywords/>
  <dc:description/>
  <cp:lastModifiedBy>BUDGET8</cp:lastModifiedBy>
  <cp:revision>7</cp:revision>
  <cp:lastPrinted>2018-10-26T00:27:00Z</cp:lastPrinted>
  <dcterms:created xsi:type="dcterms:W3CDTF">2018-10-24T09:38:00Z</dcterms:created>
  <dcterms:modified xsi:type="dcterms:W3CDTF">2018-10-31T05:00:00Z</dcterms:modified>
</cp:coreProperties>
</file>